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850" w:rsidRPr="00BF791A" w:rsidRDefault="00C95850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1732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C95850" w:rsidRPr="00BF791A" w:rsidTr="002B152C">
        <w:tc>
          <w:tcPr>
            <w:tcW w:w="1030" w:type="dxa"/>
          </w:tcPr>
          <w:p w:rsidR="00C95850" w:rsidRPr="00BF791A" w:rsidRDefault="00C9585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C95850" w:rsidRPr="00BF791A" w:rsidRDefault="00C95850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Adorai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C95850" w:rsidRPr="00BF791A" w:rsidRDefault="00C9585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C95850" w:rsidRDefault="00C95850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Adorai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C95850" w:rsidRDefault="00C95850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C95850" w:rsidRPr="00BF791A" w:rsidRDefault="00C9585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C95850" w:rsidRPr="00BF791A" w:rsidRDefault="00C9585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95850" w:rsidRDefault="00C95850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C95850" w:rsidRDefault="00C95850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95850" w:rsidRDefault="00C95850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95850" w:rsidRDefault="00C95850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95850" w:rsidRPr="00E1261F" w:rsidRDefault="00C95850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C95850" w:rsidRDefault="00C95850" w:rsidP="00E1261F">
      <w:pPr>
        <w:jc w:val="center"/>
        <w:rPr>
          <w:rFonts w:ascii="Arial" w:hAnsi="Arial"/>
        </w:rPr>
        <w:sectPr w:rsidR="00C95850" w:rsidSect="00C95850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C95850" w:rsidRPr="00E1261F" w:rsidRDefault="00C95850" w:rsidP="00E1261F">
      <w:pPr>
        <w:jc w:val="center"/>
        <w:rPr>
          <w:rFonts w:ascii="Arial" w:hAnsi="Arial"/>
        </w:rPr>
      </w:pPr>
    </w:p>
    <w:sectPr w:rsidR="00C95850" w:rsidRPr="00E1261F" w:rsidSect="00C95850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4A3" w:rsidRDefault="002C74A3">
      <w:r>
        <w:separator/>
      </w:r>
    </w:p>
  </w:endnote>
  <w:endnote w:type="continuationSeparator" w:id="0">
    <w:p w:rsidR="002C74A3" w:rsidRDefault="002C7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850" w:rsidRDefault="00C9585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4A3" w:rsidRDefault="002C74A3">
      <w:r>
        <w:separator/>
      </w:r>
    </w:p>
  </w:footnote>
  <w:footnote w:type="continuationSeparator" w:id="0">
    <w:p w:rsidR="002C74A3" w:rsidRDefault="002C7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850" w:rsidRDefault="00C9585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5850" w:rsidRPr="00EB04D6" w:rsidRDefault="00C9585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C95850" w:rsidRPr="00EB04D6" w:rsidRDefault="00C9585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5850" w:rsidRPr="00F73DA3" w:rsidRDefault="00C9585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C95850" w:rsidRPr="00F73DA3" w:rsidRDefault="00C9585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C95850" w:rsidRPr="00F73DA3" w:rsidRDefault="00C9585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C95850" w:rsidRPr="00F73DA3" w:rsidRDefault="00C9585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EB04D6" w:rsidRDefault="00990E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90EBA" w:rsidRPr="00EB04D6" w:rsidRDefault="00990E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F73DA3" w:rsidRDefault="00990EB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90EBA" w:rsidRPr="00F73DA3" w:rsidRDefault="00990EB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90EBA" w:rsidRPr="00F73DA3" w:rsidRDefault="00990EB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90EBA" w:rsidRPr="00F73DA3" w:rsidRDefault="00990EB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B4348"/>
    <w:rsid w:val="001C793C"/>
    <w:rsid w:val="001F13C3"/>
    <w:rsid w:val="00204ED7"/>
    <w:rsid w:val="00253C82"/>
    <w:rsid w:val="002A7434"/>
    <w:rsid w:val="002B152C"/>
    <w:rsid w:val="002C4B2B"/>
    <w:rsid w:val="002C74A3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0DF9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95850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152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2015-09-01T12:20:00Z</dcterms:created>
  <dcterms:modified xsi:type="dcterms:W3CDTF">2015-09-01T12:20:00Z</dcterms:modified>
</cp:coreProperties>
</file>